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05C1A6" w14:textId="138751AE" w:rsidR="004E57AC" w:rsidRPr="004E57AC" w:rsidRDefault="004E57AC" w:rsidP="004E57AC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4E57AC">
        <w:rPr>
          <w:rFonts w:ascii="Arial" w:eastAsia="MS Mincho" w:hAnsi="Arial"/>
          <w:b/>
          <w:noProof/>
          <w:sz w:val="24"/>
        </w:rPr>
        <w:t>3GPP TSG-</w:t>
      </w:r>
      <w:r w:rsidRPr="004E57AC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4E57AC">
        <w:rPr>
          <w:rFonts w:ascii="Arial" w:eastAsia="MS Mincho" w:hAnsi="Arial"/>
          <w:b/>
          <w:noProof/>
          <w:sz w:val="24"/>
        </w:rPr>
        <w:t xml:space="preserve"> Meetin</w:t>
      </w:r>
      <w:r w:rsidRPr="004E57AC">
        <w:rPr>
          <w:rFonts w:ascii="Arial" w:eastAsia="MS Mincho" w:hAnsi="Arial"/>
          <w:b/>
          <w:noProof/>
          <w:sz w:val="24"/>
          <w:lang w:eastAsia="zh-CN"/>
        </w:rPr>
        <w:t>g #108</w:t>
      </w:r>
      <w:r w:rsidRPr="004E57AC">
        <w:rPr>
          <w:rFonts w:ascii="Arial" w:eastAsia="MS Mincho" w:hAnsi="Arial" w:cs="Arial"/>
          <w:b/>
          <w:noProof/>
          <w:sz w:val="24"/>
          <w:szCs w:val="24"/>
        </w:rPr>
        <w:tab/>
      </w:r>
      <w:r w:rsidRPr="004E57AC">
        <w:rPr>
          <w:rFonts w:ascii="Arial" w:hAnsi="Arial" w:cs="Arial"/>
          <w:b/>
          <w:noProof/>
          <w:sz w:val="24"/>
          <w:szCs w:val="24"/>
          <w:lang w:eastAsia="zh-CN"/>
        </w:rPr>
        <w:t>R4-23</w:t>
      </w:r>
      <w:r w:rsidR="00612F3B">
        <w:rPr>
          <w:rFonts w:ascii="Arial" w:hAnsi="Arial" w:cs="Arial"/>
          <w:b/>
          <w:noProof/>
          <w:sz w:val="24"/>
          <w:szCs w:val="24"/>
          <w:lang w:eastAsia="zh-CN"/>
        </w:rPr>
        <w:t>13658</w:t>
      </w:r>
    </w:p>
    <w:bookmarkEnd w:id="0"/>
    <w:p w14:paraId="04E2EEAD" w14:textId="77777777" w:rsidR="004E57AC" w:rsidRPr="004E57AC" w:rsidRDefault="004E57AC" w:rsidP="004E57AC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4E57AC">
        <w:rPr>
          <w:rFonts w:ascii="Arial" w:eastAsia="MS Mincho" w:hAnsi="Arial"/>
          <w:b/>
          <w:noProof/>
          <w:sz w:val="24"/>
        </w:rPr>
        <w:t>Toulouse, 21</w:t>
      </w:r>
      <w:r w:rsidRPr="004E57AC">
        <w:rPr>
          <w:rFonts w:ascii="Arial" w:eastAsia="MS Mincho" w:hAnsi="Arial"/>
          <w:b/>
          <w:noProof/>
          <w:sz w:val="24"/>
          <w:vertAlign w:val="superscript"/>
        </w:rPr>
        <w:t>st</w:t>
      </w:r>
      <w:r w:rsidRPr="004E57AC">
        <w:rPr>
          <w:rFonts w:ascii="Arial" w:eastAsia="MS Mincho" w:hAnsi="Arial"/>
          <w:b/>
          <w:noProof/>
          <w:sz w:val="24"/>
        </w:rPr>
        <w:t xml:space="preserve"> - 25</w:t>
      </w:r>
      <w:r w:rsidRPr="004E57AC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4E57AC">
        <w:rPr>
          <w:rFonts w:ascii="Arial" w:eastAsia="MS Mincho" w:hAnsi="Arial"/>
          <w:b/>
          <w:noProof/>
          <w:sz w:val="24"/>
        </w:rPr>
        <w:t xml:space="preserve"> Aug, 2023</w:t>
      </w:r>
    </w:p>
    <w:bookmarkEnd w:id="1"/>
    <w:p w14:paraId="0985FDF3" w14:textId="6CDB12A1" w:rsidR="00D46BD4" w:rsidRPr="006B573C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14:paraId="746C058D" w14:textId="2F023082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696DDA">
        <w:rPr>
          <w:rFonts w:ascii="Arial" w:hAnsi="Arial"/>
          <w:sz w:val="24"/>
          <w:lang w:val="en-US" w:eastAsia="zh-CN"/>
        </w:rPr>
        <w:t>Simulation results</w:t>
      </w:r>
      <w:r w:rsidR="00046805" w:rsidRPr="00046805">
        <w:rPr>
          <w:rFonts w:ascii="Arial" w:hAnsi="Arial"/>
          <w:sz w:val="24"/>
          <w:lang w:val="en-US" w:eastAsia="zh-CN"/>
        </w:rPr>
        <w:t xml:space="preserve"> on </w:t>
      </w:r>
      <w:r w:rsidR="001F09DE" w:rsidRPr="001F09DE">
        <w:rPr>
          <w:rFonts w:ascii="Arial" w:hAnsi="Arial"/>
          <w:sz w:val="24"/>
          <w:lang w:val="en-US" w:eastAsia="zh-CN"/>
        </w:rPr>
        <w:t>UE multi-Rx demodulation requirements for HST FR2</w:t>
      </w:r>
    </w:p>
    <w:p w14:paraId="6F1DEDDA" w14:textId="77777777" w:rsidR="00D46BD4" w:rsidRPr="006551CC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f2"/>
          <w:lang w:val="fr-FR"/>
        </w:rPr>
        <w:t>Huawei, HiSilicon</w:t>
      </w:r>
    </w:p>
    <w:p w14:paraId="6A3AB94E" w14:textId="325955ED" w:rsidR="00D46BD4" w:rsidRPr="006551CC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612F3B">
        <w:rPr>
          <w:rFonts w:ascii="Arial" w:hAnsi="Arial"/>
          <w:sz w:val="24"/>
          <w:lang w:val="pt-BR"/>
        </w:rPr>
        <w:t>8.12.5.3</w:t>
      </w:r>
      <w:bookmarkStart w:id="2" w:name="_GoBack"/>
      <w:bookmarkEnd w:id="2"/>
    </w:p>
    <w:p w14:paraId="69E3E1F0" w14:textId="77777777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Pr="006551CC">
        <w:rPr>
          <w:rFonts w:ascii="Arial" w:hAnsi="Arial"/>
          <w:sz w:val="24"/>
          <w:lang w:val="pt-BR" w:eastAsia="zh-CN"/>
        </w:rPr>
        <w:t>Discussion</w:t>
      </w:r>
    </w:p>
    <w:p w14:paraId="665FB703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52169350" w14:textId="47CA5D27" w:rsidR="00DF0FD5" w:rsidRDefault="00DA5EE2" w:rsidP="00DA5EE2">
      <w:pPr>
        <w:rPr>
          <w:lang w:eastAsia="zh-CN"/>
        </w:rPr>
      </w:pPr>
      <w:bookmarkStart w:id="3" w:name="_Hlk132059126"/>
      <w:r>
        <w:rPr>
          <w:lang w:eastAsia="zh-CN"/>
        </w:rPr>
        <w:t>During RAN</w:t>
      </w:r>
      <w:r w:rsidR="008B419C">
        <w:rPr>
          <w:lang w:eastAsia="zh-CN"/>
        </w:rPr>
        <w:t>4</w:t>
      </w:r>
      <w:r>
        <w:rPr>
          <w:lang w:eastAsia="zh-CN"/>
        </w:rPr>
        <w:t>#</w:t>
      </w:r>
      <w:r w:rsidR="002A54BA">
        <w:rPr>
          <w:lang w:eastAsia="zh-CN"/>
        </w:rPr>
        <w:t>10</w:t>
      </w:r>
      <w:r w:rsidR="004E57AC">
        <w:rPr>
          <w:lang w:eastAsia="zh-CN"/>
        </w:rPr>
        <w:t>7</w:t>
      </w:r>
      <w:r>
        <w:rPr>
          <w:lang w:eastAsia="zh-CN"/>
        </w:rPr>
        <w:t xml:space="preserve"> meeting, </w:t>
      </w:r>
      <w:r w:rsidR="002A54BA">
        <w:rPr>
          <w:lang w:eastAsia="zh-CN"/>
        </w:rPr>
        <w:t>WF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_Ref95377570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 w:rsidRPr="00964D21">
        <w:rPr>
          <w:lang w:eastAsia="zh-CN"/>
        </w:rPr>
        <w:t xml:space="preserve"> </w:t>
      </w:r>
      <w:r w:rsidR="004E57AC" w:rsidRPr="004E57AC">
        <w:rPr>
          <w:lang w:eastAsia="zh-CN"/>
        </w:rPr>
        <w:t>for FR2 HST demodulation requirements</w:t>
      </w:r>
      <w:r w:rsidRPr="004B565E">
        <w:rPr>
          <w:lang w:eastAsia="zh-CN"/>
        </w:rPr>
        <w:t xml:space="preserve"> was approved</w:t>
      </w:r>
      <w:r w:rsidR="002A54BA">
        <w:rPr>
          <w:lang w:eastAsia="zh-CN"/>
        </w:rPr>
        <w:t xml:space="preserve">. </w:t>
      </w:r>
      <w:r w:rsidR="002A54BA" w:rsidRPr="002A54BA">
        <w:rPr>
          <w:lang w:eastAsia="zh-CN"/>
        </w:rPr>
        <w:t xml:space="preserve">In this contribution, we </w:t>
      </w:r>
      <w:r w:rsidR="00767DD4">
        <w:rPr>
          <w:lang w:eastAsia="zh-CN"/>
        </w:rPr>
        <w:t>provide</w:t>
      </w:r>
      <w:r w:rsidR="002A54BA" w:rsidRPr="002A54BA">
        <w:rPr>
          <w:lang w:eastAsia="zh-CN"/>
        </w:rPr>
        <w:t xml:space="preserve"> our </w:t>
      </w:r>
      <w:r w:rsidR="00696DDA">
        <w:rPr>
          <w:lang w:eastAsia="zh-CN"/>
        </w:rPr>
        <w:t>initial</w:t>
      </w:r>
      <w:r w:rsidR="00767DD4">
        <w:rPr>
          <w:lang w:eastAsia="zh-CN"/>
        </w:rPr>
        <w:t xml:space="preserve"> simulation results</w:t>
      </w:r>
      <w:r w:rsidR="002A54BA" w:rsidRPr="002A54BA">
        <w:rPr>
          <w:lang w:eastAsia="zh-CN"/>
        </w:rPr>
        <w:t xml:space="preserve"> about </w:t>
      </w:r>
      <w:r w:rsidR="001F09DE" w:rsidRPr="001F09DE">
        <w:rPr>
          <w:lang w:eastAsia="zh-CN"/>
        </w:rPr>
        <w:t>UE multi-Rx demodulation requirements for HST FR2</w:t>
      </w:r>
      <w:r w:rsidR="002A54BA" w:rsidRPr="002A54BA">
        <w:rPr>
          <w:lang w:eastAsia="zh-CN"/>
        </w:rPr>
        <w:t>.</w:t>
      </w:r>
    </w:p>
    <w:bookmarkEnd w:id="3"/>
    <w:p w14:paraId="7A5CD4F6" w14:textId="46A49C85" w:rsidR="00767DD4" w:rsidRDefault="00767DD4" w:rsidP="00767DD4">
      <w:pPr>
        <w:pStyle w:val="1"/>
        <w:rPr>
          <w:lang w:val="en-US" w:eastAsia="zh-CN"/>
        </w:rPr>
      </w:pPr>
      <w:r>
        <w:rPr>
          <w:lang w:val="en-US" w:eastAsia="zh-CN"/>
        </w:rPr>
        <w:t>Simulation</w:t>
      </w:r>
    </w:p>
    <w:p w14:paraId="34158324" w14:textId="362E748E" w:rsidR="00AF2404" w:rsidRDefault="00AF2404" w:rsidP="00AF2404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simulation results are shown in the following Table 2-1 based on the simulation assumption in the latest WF in last meeting.</w:t>
      </w:r>
    </w:p>
    <w:p w14:paraId="3EE6CFDF" w14:textId="77777777" w:rsidR="00AF2404" w:rsidRPr="00AF2404" w:rsidRDefault="00AF2404" w:rsidP="00AF2404">
      <w:pPr>
        <w:keepNext/>
        <w:keepLines/>
        <w:spacing w:before="60"/>
        <w:jc w:val="center"/>
        <w:rPr>
          <w:rFonts w:ascii="Arial" w:hAnsi="Arial" w:cs="Arial"/>
          <w:b/>
          <w:lang w:val="x-none"/>
        </w:rPr>
      </w:pPr>
      <w:r w:rsidRPr="00AF2404">
        <w:rPr>
          <w:rFonts w:ascii="Arial" w:hAnsi="Arial" w:cs="Arial" w:hint="eastAsia"/>
          <w:b/>
          <w:lang w:val="x-none"/>
        </w:rPr>
        <w:t>T</w:t>
      </w:r>
      <w:r w:rsidRPr="00AF2404">
        <w:rPr>
          <w:rFonts w:ascii="Arial" w:hAnsi="Arial" w:cs="Arial"/>
          <w:b/>
          <w:lang w:val="x-none"/>
        </w:rPr>
        <w:t>able 2-1 Ideal simulation results for UE multi-Rx demodulation requirements for HST FR2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357"/>
        <w:gridCol w:w="657"/>
        <w:gridCol w:w="1157"/>
        <w:gridCol w:w="1317"/>
        <w:gridCol w:w="1317"/>
      </w:tblGrid>
      <w:tr w:rsidR="005B1E58" w:rsidRPr="00AF2404" w14:paraId="05736A25" w14:textId="04D5D35E" w:rsidTr="005B1E58">
        <w:trPr>
          <w:jc w:val="center"/>
        </w:trPr>
        <w:tc>
          <w:tcPr>
            <w:tcW w:w="0" w:type="auto"/>
            <w:vMerge w:val="restart"/>
            <w:vAlign w:val="center"/>
          </w:tcPr>
          <w:p w14:paraId="37C174A1" w14:textId="77777777" w:rsidR="005B1E58" w:rsidRPr="00AF2404" w:rsidRDefault="005B1E58" w:rsidP="00AF24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AF2404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C</w:t>
            </w:r>
            <w:r w:rsidRPr="00AF2404">
              <w:rPr>
                <w:rFonts w:ascii="Arial" w:eastAsia="Times New Roman" w:hAnsi="Arial" w:cs="Arial"/>
                <w:b/>
                <w:sz w:val="18"/>
                <w:lang w:eastAsia="ko-KR"/>
              </w:rPr>
              <w:t>ase number</w:t>
            </w:r>
          </w:p>
        </w:tc>
        <w:tc>
          <w:tcPr>
            <w:tcW w:w="0" w:type="auto"/>
            <w:vMerge w:val="restart"/>
            <w:vAlign w:val="center"/>
          </w:tcPr>
          <w:p w14:paraId="13A41D6E" w14:textId="4945B58A" w:rsidR="005B1E58" w:rsidRPr="00AF2404" w:rsidRDefault="005B1E58" w:rsidP="00AF24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AF2404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R</w:t>
            </w:r>
            <w:r w:rsidRPr="00AF2404">
              <w:rPr>
                <w:rFonts w:ascii="Arial" w:eastAsia="Times New Roman" w:hAnsi="Arial" w:cs="Arial"/>
                <w:b/>
                <w:sz w:val="18"/>
                <w:lang w:eastAsia="ko-KR"/>
              </w:rPr>
              <w:t>ank</w:t>
            </w:r>
          </w:p>
        </w:tc>
        <w:tc>
          <w:tcPr>
            <w:tcW w:w="0" w:type="auto"/>
            <w:gridSpan w:val="3"/>
            <w:vAlign w:val="center"/>
          </w:tcPr>
          <w:p w14:paraId="1A1A6011" w14:textId="65C5A1CA" w:rsidR="005B1E58" w:rsidRPr="00AF2404" w:rsidRDefault="005B1E58" w:rsidP="00AF24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AF2404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S</w:t>
            </w:r>
            <w:r w:rsidRPr="00AF2404">
              <w:rPr>
                <w:rFonts w:ascii="Arial" w:eastAsia="Times New Roman" w:hAnsi="Arial" w:cs="Arial"/>
                <w:b/>
                <w:sz w:val="18"/>
                <w:lang w:eastAsia="ko-KR"/>
              </w:rPr>
              <w:t>NR</w:t>
            </w: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@70%maximum throughput</w:t>
            </w:r>
          </w:p>
        </w:tc>
      </w:tr>
      <w:tr w:rsidR="005B1E58" w:rsidRPr="00AF2404" w14:paraId="34B7A2AB" w14:textId="77777777" w:rsidTr="005B1E58">
        <w:trPr>
          <w:jc w:val="center"/>
        </w:trPr>
        <w:tc>
          <w:tcPr>
            <w:tcW w:w="0" w:type="auto"/>
            <w:vMerge/>
            <w:vAlign w:val="center"/>
          </w:tcPr>
          <w:p w14:paraId="731A4CAD" w14:textId="77777777" w:rsidR="005B1E58" w:rsidRPr="00AF2404" w:rsidRDefault="005B1E58" w:rsidP="00AF24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52FC6B01" w14:textId="7750C673" w:rsidR="005B1E58" w:rsidRPr="00AF2404" w:rsidRDefault="005B1E58" w:rsidP="00AF24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14:paraId="7A32C143" w14:textId="02370E56" w:rsidR="005B1E58" w:rsidRPr="005B1E58" w:rsidRDefault="005B1E58" w:rsidP="00AF24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S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cenario A</w:t>
            </w:r>
          </w:p>
        </w:tc>
        <w:tc>
          <w:tcPr>
            <w:tcW w:w="0" w:type="auto"/>
            <w:vAlign w:val="center"/>
          </w:tcPr>
          <w:p w14:paraId="082D1C75" w14:textId="07577DEC" w:rsidR="005B1E58" w:rsidRPr="00AF2404" w:rsidRDefault="005B1E58" w:rsidP="00AF24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5B1E58">
              <w:rPr>
                <w:rFonts w:ascii="Arial" w:eastAsia="Times New Roman" w:hAnsi="Arial" w:cs="Arial"/>
                <w:b/>
                <w:sz w:val="18"/>
                <w:lang w:eastAsia="ko-KR"/>
              </w:rPr>
              <w:t>Scenario B-1</w:t>
            </w:r>
          </w:p>
        </w:tc>
        <w:tc>
          <w:tcPr>
            <w:tcW w:w="0" w:type="auto"/>
            <w:vAlign w:val="center"/>
          </w:tcPr>
          <w:p w14:paraId="38A1DD68" w14:textId="07B83353" w:rsidR="005B1E58" w:rsidRPr="00AF2404" w:rsidRDefault="005B1E58" w:rsidP="00AF24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5B1E58">
              <w:rPr>
                <w:rFonts w:ascii="Arial" w:eastAsia="Times New Roman" w:hAnsi="Arial" w:cs="Arial"/>
                <w:b/>
                <w:sz w:val="18"/>
                <w:lang w:eastAsia="ko-KR"/>
              </w:rPr>
              <w:t>Scenario B-</w:t>
            </w: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2</w:t>
            </w:r>
          </w:p>
        </w:tc>
      </w:tr>
      <w:tr w:rsidR="005B1E58" w:rsidRPr="00AF2404" w14:paraId="5C293C98" w14:textId="00E43862" w:rsidTr="005B1E58">
        <w:trPr>
          <w:jc w:val="center"/>
        </w:trPr>
        <w:tc>
          <w:tcPr>
            <w:tcW w:w="0" w:type="auto"/>
            <w:vAlign w:val="center"/>
          </w:tcPr>
          <w:p w14:paraId="37BBB0CF" w14:textId="77777777" w:rsidR="005B1E58" w:rsidRPr="00AF2404" w:rsidRDefault="005B1E58" w:rsidP="005B1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F2404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1</w:t>
            </w:r>
          </w:p>
        </w:tc>
        <w:tc>
          <w:tcPr>
            <w:tcW w:w="0" w:type="auto"/>
            <w:vAlign w:val="center"/>
          </w:tcPr>
          <w:p w14:paraId="367AC4D9" w14:textId="79BD9434" w:rsidR="005B1E58" w:rsidRPr="00AF2404" w:rsidRDefault="005B1E58" w:rsidP="005B1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F2404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1</w:t>
            </w:r>
            <w:r w:rsidRPr="00AF2404">
              <w:rPr>
                <w:rFonts w:ascii="Arial" w:eastAsia="Times New Roman" w:hAnsi="Arial" w:cs="Arial"/>
                <w:sz w:val="18"/>
                <w:lang w:val="en-US" w:eastAsia="ko-KR"/>
              </w:rPr>
              <w:t>+1</w:t>
            </w:r>
          </w:p>
        </w:tc>
        <w:tc>
          <w:tcPr>
            <w:tcW w:w="0" w:type="auto"/>
            <w:vAlign w:val="center"/>
          </w:tcPr>
          <w:p w14:paraId="1EDE95E5" w14:textId="48EF1BC5" w:rsidR="005B1E58" w:rsidRPr="005B1E58" w:rsidRDefault="005B1E58" w:rsidP="005B1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2.5</w:t>
            </w:r>
          </w:p>
        </w:tc>
        <w:tc>
          <w:tcPr>
            <w:tcW w:w="0" w:type="auto"/>
            <w:vAlign w:val="center"/>
          </w:tcPr>
          <w:p w14:paraId="6590A78C" w14:textId="2C527B3C" w:rsidR="005B1E58" w:rsidRDefault="005B1E58" w:rsidP="005B1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2.5</w:t>
            </w:r>
          </w:p>
        </w:tc>
        <w:tc>
          <w:tcPr>
            <w:tcW w:w="0" w:type="auto"/>
            <w:vAlign w:val="center"/>
          </w:tcPr>
          <w:p w14:paraId="4E53B0A9" w14:textId="54B5ED1C" w:rsidR="005B1E58" w:rsidRDefault="005B1E58" w:rsidP="005B1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2.5</w:t>
            </w:r>
          </w:p>
        </w:tc>
      </w:tr>
      <w:tr w:rsidR="005B1E58" w:rsidRPr="00AF2404" w14:paraId="6B354B37" w14:textId="7BAD31E9" w:rsidTr="005B1E58">
        <w:trPr>
          <w:jc w:val="center"/>
        </w:trPr>
        <w:tc>
          <w:tcPr>
            <w:tcW w:w="0" w:type="auto"/>
            <w:vAlign w:val="center"/>
          </w:tcPr>
          <w:p w14:paraId="35067B38" w14:textId="77777777" w:rsidR="005B1E58" w:rsidRPr="00AF2404" w:rsidRDefault="005B1E58" w:rsidP="005B1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F2404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2</w:t>
            </w:r>
          </w:p>
        </w:tc>
        <w:tc>
          <w:tcPr>
            <w:tcW w:w="0" w:type="auto"/>
            <w:vAlign w:val="center"/>
          </w:tcPr>
          <w:p w14:paraId="54B1F1AD" w14:textId="0072D6BF" w:rsidR="005B1E58" w:rsidRPr="00AF2404" w:rsidRDefault="005B1E58" w:rsidP="005B1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F2404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2</w:t>
            </w:r>
            <w:r w:rsidRPr="00AF2404">
              <w:rPr>
                <w:rFonts w:ascii="Arial" w:eastAsia="Times New Roman" w:hAnsi="Arial" w:cs="Arial"/>
                <w:sz w:val="18"/>
                <w:lang w:val="en-US" w:eastAsia="ko-KR"/>
              </w:rPr>
              <w:t>+2</w:t>
            </w:r>
          </w:p>
        </w:tc>
        <w:tc>
          <w:tcPr>
            <w:tcW w:w="0" w:type="auto"/>
            <w:vAlign w:val="center"/>
          </w:tcPr>
          <w:p w14:paraId="49916DFC" w14:textId="0F673E0A" w:rsidR="005B1E58" w:rsidRPr="005B1E58" w:rsidRDefault="005B1E58" w:rsidP="005B1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5.4</w:t>
            </w:r>
          </w:p>
        </w:tc>
        <w:tc>
          <w:tcPr>
            <w:tcW w:w="0" w:type="auto"/>
            <w:vAlign w:val="center"/>
          </w:tcPr>
          <w:p w14:paraId="228D9C3F" w14:textId="734E79D2" w:rsidR="005B1E58" w:rsidRPr="00AF2404" w:rsidRDefault="005B1E58" w:rsidP="005B1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5.4</w:t>
            </w:r>
          </w:p>
        </w:tc>
        <w:tc>
          <w:tcPr>
            <w:tcW w:w="0" w:type="auto"/>
            <w:vAlign w:val="center"/>
          </w:tcPr>
          <w:p w14:paraId="3E60C03D" w14:textId="62561B1E" w:rsidR="005B1E58" w:rsidRPr="00AF2404" w:rsidRDefault="005B1E58" w:rsidP="005B1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5.4</w:t>
            </w:r>
          </w:p>
        </w:tc>
      </w:tr>
      <w:tr w:rsidR="00FD3E2E" w:rsidRPr="00AF2404" w14:paraId="326B79FE" w14:textId="77777777" w:rsidTr="00EF1BD4">
        <w:trPr>
          <w:jc w:val="center"/>
        </w:trPr>
        <w:tc>
          <w:tcPr>
            <w:tcW w:w="0" w:type="auto"/>
            <w:gridSpan w:val="5"/>
            <w:vAlign w:val="center"/>
          </w:tcPr>
          <w:p w14:paraId="506449AE" w14:textId="16B51182" w:rsidR="00FD3E2E" w:rsidRDefault="00FD3E2E" w:rsidP="00FD3E2E">
            <w:pPr>
              <w:pStyle w:val="TAL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N</w:t>
            </w:r>
            <w:r>
              <w:rPr>
                <w:rFonts w:eastAsiaTheme="minorEastAsia"/>
                <w:lang w:val="en-US"/>
              </w:rPr>
              <w:t>ote: The relative power is modelled.</w:t>
            </w:r>
          </w:p>
        </w:tc>
      </w:tr>
    </w:tbl>
    <w:p w14:paraId="6504A106" w14:textId="77777777" w:rsidR="004E57AC" w:rsidRPr="00AF2404" w:rsidRDefault="004E57AC" w:rsidP="00767DD4">
      <w:pPr>
        <w:rPr>
          <w:lang w:val="x-none" w:eastAsia="zh-CN"/>
        </w:rPr>
      </w:pPr>
    </w:p>
    <w:p w14:paraId="06EF3418" w14:textId="47BE7FD2" w:rsidR="00D46BD4" w:rsidRPr="006551CC" w:rsidRDefault="00767DD4" w:rsidP="00D46BD4">
      <w:pPr>
        <w:pStyle w:val="1"/>
        <w:rPr>
          <w:lang w:val="en-US" w:eastAsia="zh-CN"/>
        </w:rPr>
      </w:pPr>
      <w:r>
        <w:rPr>
          <w:lang w:val="en-US" w:eastAsia="zh-CN"/>
        </w:rPr>
        <w:t>Conclusion</w:t>
      </w:r>
    </w:p>
    <w:p w14:paraId="21AE391D" w14:textId="15C3502D" w:rsidR="008727FE" w:rsidRDefault="00D46BD4" w:rsidP="008727FE">
      <w:pPr>
        <w:rPr>
          <w:lang w:val="en-US" w:eastAsia="zh-CN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="00767DD4">
        <w:rPr>
          <w:lang w:val="en-US" w:eastAsia="zh-CN"/>
        </w:rPr>
        <w:t>provide</w:t>
      </w:r>
      <w:r w:rsidRPr="006551CC">
        <w:rPr>
          <w:lang w:val="en-US" w:eastAsia="zh-CN"/>
        </w:rPr>
        <w:t xml:space="preserve"> </w:t>
      </w:r>
      <w:r w:rsidR="00767DD4" w:rsidRPr="00767DD4">
        <w:rPr>
          <w:lang w:val="en-US" w:eastAsia="zh-CN"/>
        </w:rPr>
        <w:t xml:space="preserve">our </w:t>
      </w:r>
      <w:r w:rsidR="000C043E">
        <w:rPr>
          <w:lang w:val="en-US" w:eastAsia="zh-CN"/>
        </w:rPr>
        <w:t>initial</w:t>
      </w:r>
      <w:r w:rsidR="00767DD4" w:rsidRPr="00767DD4">
        <w:rPr>
          <w:lang w:val="en-US" w:eastAsia="zh-CN"/>
        </w:rPr>
        <w:t xml:space="preserve"> simulation results about </w:t>
      </w:r>
      <w:r w:rsidR="000C043E" w:rsidRPr="000C043E">
        <w:rPr>
          <w:lang w:val="en-US" w:eastAsia="zh-CN"/>
        </w:rPr>
        <w:t>UE multi-Rx demodulation requirements for HST FR2</w:t>
      </w:r>
      <w:r w:rsidRPr="006551CC">
        <w:rPr>
          <w:lang w:val="en-US" w:eastAsia="zh-CN"/>
        </w:rPr>
        <w:t>.</w:t>
      </w:r>
    </w:p>
    <w:p w14:paraId="01FAED56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R</w:t>
      </w:r>
      <w:r w:rsidRPr="006551CC">
        <w:rPr>
          <w:lang w:val="en-US" w:eastAsia="zh-CN"/>
        </w:rPr>
        <w:t>eference</w:t>
      </w:r>
    </w:p>
    <w:p w14:paraId="126FB125" w14:textId="749A86ED" w:rsidR="00A64ABC" w:rsidRDefault="00535494" w:rsidP="00964D21">
      <w:pPr>
        <w:pStyle w:val="Reference"/>
        <w:ind w:left="400" w:hanging="400"/>
        <w:rPr>
          <w:lang w:val="en-US" w:eastAsia="zh-CN"/>
        </w:rPr>
      </w:pPr>
      <w:bookmarkStart w:id="4" w:name="_Ref126587496"/>
      <w:r w:rsidRPr="00535494">
        <w:rPr>
          <w:lang w:val="en-US" w:eastAsia="zh-CN"/>
        </w:rPr>
        <w:t>R</w:t>
      </w:r>
      <w:bookmarkStart w:id="5" w:name="_Hlk132059147"/>
      <w:r w:rsidR="00C06259" w:rsidRPr="00C06259">
        <w:rPr>
          <w:lang w:val="en-US" w:eastAsia="zh-CN"/>
        </w:rPr>
        <w:t>4-</w:t>
      </w:r>
      <w:r w:rsidR="004E57AC" w:rsidRPr="004E57AC">
        <w:rPr>
          <w:lang w:val="en-US" w:eastAsia="zh-CN"/>
        </w:rPr>
        <w:t>2309825</w:t>
      </w:r>
      <w:r w:rsidR="00DA5EE2" w:rsidRPr="00DA5EE2">
        <w:rPr>
          <w:lang w:val="en-US" w:eastAsia="zh-CN"/>
        </w:rPr>
        <w:t xml:space="preserve">, </w:t>
      </w:r>
      <w:r w:rsidR="004E57AC" w:rsidRPr="004E57AC">
        <w:rPr>
          <w:lang w:val="en-US" w:eastAsia="zh-CN"/>
        </w:rPr>
        <w:t>WF for FR2 HST demodulation requirements</w:t>
      </w:r>
      <w:r w:rsidR="00DA5EE2" w:rsidRPr="00DA5EE2">
        <w:rPr>
          <w:lang w:val="en-US" w:eastAsia="zh-CN"/>
        </w:rPr>
        <w:t>, RAN</w:t>
      </w:r>
      <w:r w:rsidR="00C06259">
        <w:rPr>
          <w:lang w:val="en-US" w:eastAsia="zh-CN"/>
        </w:rPr>
        <w:t>4</w:t>
      </w:r>
      <w:r w:rsidR="00DA5EE2" w:rsidRPr="00DA5EE2">
        <w:rPr>
          <w:lang w:val="en-US" w:eastAsia="zh-CN"/>
        </w:rPr>
        <w:t>#</w:t>
      </w:r>
      <w:r w:rsidR="00C06259">
        <w:rPr>
          <w:lang w:val="en-US" w:eastAsia="zh-CN"/>
        </w:rPr>
        <w:t>10</w:t>
      </w:r>
      <w:r w:rsidR="004E57AC">
        <w:rPr>
          <w:lang w:val="en-US" w:eastAsia="zh-CN"/>
        </w:rPr>
        <w:t>7</w:t>
      </w:r>
      <w:r w:rsidR="00DA5EE2" w:rsidRPr="00DA5EE2">
        <w:rPr>
          <w:lang w:val="en-US" w:eastAsia="zh-CN"/>
        </w:rPr>
        <w:t xml:space="preserve">, </w:t>
      </w:r>
      <w:bookmarkEnd w:id="4"/>
      <w:r w:rsidR="00046805" w:rsidRPr="00046805">
        <w:rPr>
          <w:lang w:val="en-US" w:eastAsia="zh-CN"/>
        </w:rPr>
        <w:t>Samsung</w:t>
      </w:r>
      <w:bookmarkEnd w:id="5"/>
    </w:p>
    <w:p w14:paraId="29D6DB70" w14:textId="713E1D48" w:rsidR="001229F1" w:rsidRPr="00C06259" w:rsidRDefault="001229F1" w:rsidP="00AC7557">
      <w:pPr>
        <w:rPr>
          <w:lang w:val="en-US" w:eastAsia="zh-CN"/>
        </w:rPr>
      </w:pPr>
    </w:p>
    <w:sectPr w:rsidR="001229F1" w:rsidRPr="00C06259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2FF200" w14:textId="77777777" w:rsidR="00592E69" w:rsidRDefault="00592E69" w:rsidP="009163A1">
      <w:pPr>
        <w:spacing w:after="0"/>
      </w:pPr>
      <w:r>
        <w:separator/>
      </w:r>
    </w:p>
  </w:endnote>
  <w:endnote w:type="continuationSeparator" w:id="0">
    <w:p w14:paraId="7B27484B" w14:textId="77777777" w:rsidR="00592E69" w:rsidRDefault="00592E69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C6BF33" w14:textId="77777777" w:rsidR="00592E69" w:rsidRDefault="00592E69" w:rsidP="009163A1">
      <w:pPr>
        <w:spacing w:after="0"/>
      </w:pPr>
      <w:r>
        <w:separator/>
      </w:r>
    </w:p>
  </w:footnote>
  <w:footnote w:type="continuationSeparator" w:id="0">
    <w:p w14:paraId="0283B984" w14:textId="77777777" w:rsidR="00592E69" w:rsidRDefault="00592E69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767FB"/>
    <w:multiLevelType w:val="hybridMultilevel"/>
    <w:tmpl w:val="B560CB2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9138C3"/>
    <w:multiLevelType w:val="multilevel"/>
    <w:tmpl w:val="A380FDD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" w15:restartNumberingAfterBreak="0">
    <w:nsid w:val="10E421C8"/>
    <w:multiLevelType w:val="hybridMultilevel"/>
    <w:tmpl w:val="5D4EF532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620E2B"/>
    <w:multiLevelType w:val="hybridMultilevel"/>
    <w:tmpl w:val="59D6BE3A"/>
    <w:lvl w:ilvl="0" w:tplc="61A689E4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41320A8"/>
    <w:multiLevelType w:val="hybridMultilevel"/>
    <w:tmpl w:val="D08071AC"/>
    <w:lvl w:ilvl="0" w:tplc="4058F6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AFC044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C983C4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5F0714C">
      <w:numFmt w:val="none"/>
      <w:lvlText w:val=""/>
      <w:lvlJc w:val="left"/>
      <w:pPr>
        <w:tabs>
          <w:tab w:val="num" w:pos="360"/>
        </w:tabs>
      </w:pPr>
    </w:lvl>
    <w:lvl w:ilvl="4" w:tplc="E028F2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32EB8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9A05E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DCB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16A4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8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EC342B6"/>
    <w:multiLevelType w:val="hybridMultilevel"/>
    <w:tmpl w:val="59188A0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4"/>
  </w:num>
  <w:num w:numId="5">
    <w:abstractNumId w:val="6"/>
  </w:num>
  <w:num w:numId="6">
    <w:abstractNumId w:val="9"/>
  </w:num>
  <w:num w:numId="7">
    <w:abstractNumId w:val="0"/>
  </w:num>
  <w:num w:numId="8">
    <w:abstractNumId w:val="2"/>
    <w:lvlOverride w:ilvl="0">
      <w:startOverride w:val="1"/>
    </w:lvlOverride>
  </w:num>
  <w:num w:numId="9">
    <w:abstractNumId w:val="4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2"/>
    <w:lvlOverride w:ilvl="0">
      <w:startOverride w:val="1"/>
    </w:lvlOverride>
  </w:num>
  <w:num w:numId="12">
    <w:abstractNumId w:val="4"/>
    <w:lvlOverride w:ilvl="0">
      <w:startOverride w:val="1"/>
    </w:lvlOverride>
  </w:num>
  <w:num w:numId="13">
    <w:abstractNumId w:val="4"/>
    <w:lvlOverride w:ilvl="0">
      <w:startOverride w:val="1"/>
    </w:lvlOverride>
  </w:num>
  <w:num w:numId="14">
    <w:abstractNumId w:val="2"/>
    <w:lvlOverride w:ilvl="0">
      <w:startOverride w:val="1"/>
    </w:lvlOverride>
  </w:num>
  <w:num w:numId="15">
    <w:abstractNumId w:val="2"/>
    <w:lvlOverride w:ilvl="0">
      <w:startOverride w:val="1"/>
    </w:lvlOverride>
  </w:num>
  <w:num w:numId="16">
    <w:abstractNumId w:val="5"/>
  </w:num>
  <w:num w:numId="17">
    <w:abstractNumId w:val="3"/>
  </w:num>
  <w:num w:numId="18">
    <w:abstractNumId w:val="1"/>
  </w:num>
  <w:num w:numId="19">
    <w:abstractNumId w:val="2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12DC"/>
    <w:rsid w:val="000024EA"/>
    <w:rsid w:val="00002753"/>
    <w:rsid w:val="00007237"/>
    <w:rsid w:val="0001581F"/>
    <w:rsid w:val="00016921"/>
    <w:rsid w:val="0002379D"/>
    <w:rsid w:val="0003042D"/>
    <w:rsid w:val="000306CB"/>
    <w:rsid w:val="00034F67"/>
    <w:rsid w:val="00040C05"/>
    <w:rsid w:val="000434C3"/>
    <w:rsid w:val="0004362D"/>
    <w:rsid w:val="00046805"/>
    <w:rsid w:val="00052512"/>
    <w:rsid w:val="000609E0"/>
    <w:rsid w:val="00065C40"/>
    <w:rsid w:val="000745D8"/>
    <w:rsid w:val="00084253"/>
    <w:rsid w:val="00084E6B"/>
    <w:rsid w:val="00086031"/>
    <w:rsid w:val="00086A1D"/>
    <w:rsid w:val="000915E7"/>
    <w:rsid w:val="00091E18"/>
    <w:rsid w:val="000A4806"/>
    <w:rsid w:val="000A5518"/>
    <w:rsid w:val="000A56DE"/>
    <w:rsid w:val="000A5856"/>
    <w:rsid w:val="000A6595"/>
    <w:rsid w:val="000A6E8B"/>
    <w:rsid w:val="000B174F"/>
    <w:rsid w:val="000C043E"/>
    <w:rsid w:val="000C100F"/>
    <w:rsid w:val="000C1D73"/>
    <w:rsid w:val="000C2751"/>
    <w:rsid w:val="000C68F4"/>
    <w:rsid w:val="000C7B35"/>
    <w:rsid w:val="000D345A"/>
    <w:rsid w:val="000D6EBC"/>
    <w:rsid w:val="000E418E"/>
    <w:rsid w:val="000F0B45"/>
    <w:rsid w:val="000F20DF"/>
    <w:rsid w:val="000F268B"/>
    <w:rsid w:val="000F2F43"/>
    <w:rsid w:val="000F3C06"/>
    <w:rsid w:val="000F6ADA"/>
    <w:rsid w:val="000F6E78"/>
    <w:rsid w:val="00101879"/>
    <w:rsid w:val="00106E4B"/>
    <w:rsid w:val="001108F8"/>
    <w:rsid w:val="00110D4B"/>
    <w:rsid w:val="00115607"/>
    <w:rsid w:val="0011677D"/>
    <w:rsid w:val="001175B5"/>
    <w:rsid w:val="00121173"/>
    <w:rsid w:val="001229F1"/>
    <w:rsid w:val="00136B1B"/>
    <w:rsid w:val="00140EFB"/>
    <w:rsid w:val="00141027"/>
    <w:rsid w:val="00142697"/>
    <w:rsid w:val="001439A6"/>
    <w:rsid w:val="00144787"/>
    <w:rsid w:val="0015016F"/>
    <w:rsid w:val="00154948"/>
    <w:rsid w:val="001555C5"/>
    <w:rsid w:val="0015739F"/>
    <w:rsid w:val="00157D97"/>
    <w:rsid w:val="00167E9A"/>
    <w:rsid w:val="00170674"/>
    <w:rsid w:val="00171E01"/>
    <w:rsid w:val="00173BFB"/>
    <w:rsid w:val="00175DD4"/>
    <w:rsid w:val="00180C6D"/>
    <w:rsid w:val="00184CD2"/>
    <w:rsid w:val="00196D54"/>
    <w:rsid w:val="001A1FB2"/>
    <w:rsid w:val="001B1E9A"/>
    <w:rsid w:val="001B38C0"/>
    <w:rsid w:val="001B4B37"/>
    <w:rsid w:val="001B7488"/>
    <w:rsid w:val="001C2E61"/>
    <w:rsid w:val="001C3749"/>
    <w:rsid w:val="001C4440"/>
    <w:rsid w:val="001C4A50"/>
    <w:rsid w:val="001D0B20"/>
    <w:rsid w:val="001D54C7"/>
    <w:rsid w:val="001E3115"/>
    <w:rsid w:val="001E53A1"/>
    <w:rsid w:val="001E5A0A"/>
    <w:rsid w:val="001F00F8"/>
    <w:rsid w:val="001F09DE"/>
    <w:rsid w:val="001F0B11"/>
    <w:rsid w:val="001F44AE"/>
    <w:rsid w:val="001F660F"/>
    <w:rsid w:val="00201A9B"/>
    <w:rsid w:val="00204E15"/>
    <w:rsid w:val="002072AE"/>
    <w:rsid w:val="00207AAD"/>
    <w:rsid w:val="00214DBD"/>
    <w:rsid w:val="00221897"/>
    <w:rsid w:val="00222181"/>
    <w:rsid w:val="00222491"/>
    <w:rsid w:val="00222FC0"/>
    <w:rsid w:val="002232CE"/>
    <w:rsid w:val="00223345"/>
    <w:rsid w:val="00227867"/>
    <w:rsid w:val="002400A3"/>
    <w:rsid w:val="00241199"/>
    <w:rsid w:val="002439D3"/>
    <w:rsid w:val="002467A1"/>
    <w:rsid w:val="00247998"/>
    <w:rsid w:val="00250436"/>
    <w:rsid w:val="002517E4"/>
    <w:rsid w:val="0025198E"/>
    <w:rsid w:val="00254E94"/>
    <w:rsid w:val="00256403"/>
    <w:rsid w:val="00256515"/>
    <w:rsid w:val="00262B90"/>
    <w:rsid w:val="0026337D"/>
    <w:rsid w:val="00264A2C"/>
    <w:rsid w:val="00266441"/>
    <w:rsid w:val="0026679C"/>
    <w:rsid w:val="002739ED"/>
    <w:rsid w:val="00274204"/>
    <w:rsid w:val="0027571A"/>
    <w:rsid w:val="0028155C"/>
    <w:rsid w:val="0028661B"/>
    <w:rsid w:val="0029153F"/>
    <w:rsid w:val="0029225C"/>
    <w:rsid w:val="002928C5"/>
    <w:rsid w:val="00293C31"/>
    <w:rsid w:val="00295972"/>
    <w:rsid w:val="002977D6"/>
    <w:rsid w:val="002A00F4"/>
    <w:rsid w:val="002A2DEB"/>
    <w:rsid w:val="002A395D"/>
    <w:rsid w:val="002A43B2"/>
    <w:rsid w:val="002A54BA"/>
    <w:rsid w:val="002A79F3"/>
    <w:rsid w:val="002B2B37"/>
    <w:rsid w:val="002C5482"/>
    <w:rsid w:val="002C6722"/>
    <w:rsid w:val="002C7212"/>
    <w:rsid w:val="002D0711"/>
    <w:rsid w:val="002D17FD"/>
    <w:rsid w:val="002D3E2B"/>
    <w:rsid w:val="002D6D6A"/>
    <w:rsid w:val="002D7CE2"/>
    <w:rsid w:val="002E2F7D"/>
    <w:rsid w:val="002F2196"/>
    <w:rsid w:val="002F4BA9"/>
    <w:rsid w:val="002F6122"/>
    <w:rsid w:val="0030104D"/>
    <w:rsid w:val="00302226"/>
    <w:rsid w:val="00306370"/>
    <w:rsid w:val="00307584"/>
    <w:rsid w:val="00310F15"/>
    <w:rsid w:val="00312EDF"/>
    <w:rsid w:val="00314027"/>
    <w:rsid w:val="0031498C"/>
    <w:rsid w:val="00322452"/>
    <w:rsid w:val="00322769"/>
    <w:rsid w:val="00326831"/>
    <w:rsid w:val="00327B16"/>
    <w:rsid w:val="00332A2F"/>
    <w:rsid w:val="0034114E"/>
    <w:rsid w:val="00342573"/>
    <w:rsid w:val="00342D38"/>
    <w:rsid w:val="00342F54"/>
    <w:rsid w:val="00343BBE"/>
    <w:rsid w:val="00346C56"/>
    <w:rsid w:val="003471F5"/>
    <w:rsid w:val="00351761"/>
    <w:rsid w:val="00356BEF"/>
    <w:rsid w:val="00356D0D"/>
    <w:rsid w:val="0036076E"/>
    <w:rsid w:val="00360E5F"/>
    <w:rsid w:val="00362E89"/>
    <w:rsid w:val="00366E98"/>
    <w:rsid w:val="00370C33"/>
    <w:rsid w:val="00373B5A"/>
    <w:rsid w:val="003742D3"/>
    <w:rsid w:val="00374D37"/>
    <w:rsid w:val="00375269"/>
    <w:rsid w:val="00386D3F"/>
    <w:rsid w:val="0038762B"/>
    <w:rsid w:val="00390076"/>
    <w:rsid w:val="00393AD3"/>
    <w:rsid w:val="00394F1A"/>
    <w:rsid w:val="003955D1"/>
    <w:rsid w:val="00395B59"/>
    <w:rsid w:val="00396C7C"/>
    <w:rsid w:val="003A2CE1"/>
    <w:rsid w:val="003A518C"/>
    <w:rsid w:val="003B1587"/>
    <w:rsid w:val="003B6209"/>
    <w:rsid w:val="003B6518"/>
    <w:rsid w:val="003C2692"/>
    <w:rsid w:val="003C4B01"/>
    <w:rsid w:val="003C53B3"/>
    <w:rsid w:val="003C5DE9"/>
    <w:rsid w:val="003D308C"/>
    <w:rsid w:val="003E0499"/>
    <w:rsid w:val="003E6D10"/>
    <w:rsid w:val="003E7958"/>
    <w:rsid w:val="003F087B"/>
    <w:rsid w:val="003F132C"/>
    <w:rsid w:val="003F1B39"/>
    <w:rsid w:val="003F3605"/>
    <w:rsid w:val="003F4E35"/>
    <w:rsid w:val="003F588B"/>
    <w:rsid w:val="003F62CB"/>
    <w:rsid w:val="003F6C0B"/>
    <w:rsid w:val="003F7093"/>
    <w:rsid w:val="00401A10"/>
    <w:rsid w:val="00404BE9"/>
    <w:rsid w:val="0041094E"/>
    <w:rsid w:val="00411700"/>
    <w:rsid w:val="00412CFF"/>
    <w:rsid w:val="004143BA"/>
    <w:rsid w:val="0041618E"/>
    <w:rsid w:val="00416BDF"/>
    <w:rsid w:val="00430809"/>
    <w:rsid w:val="004308FF"/>
    <w:rsid w:val="0043491A"/>
    <w:rsid w:val="004353D8"/>
    <w:rsid w:val="00435547"/>
    <w:rsid w:val="00435829"/>
    <w:rsid w:val="00452050"/>
    <w:rsid w:val="0045261D"/>
    <w:rsid w:val="00452A90"/>
    <w:rsid w:val="004530D3"/>
    <w:rsid w:val="004575B7"/>
    <w:rsid w:val="00464C15"/>
    <w:rsid w:val="00466D17"/>
    <w:rsid w:val="00474160"/>
    <w:rsid w:val="00474B2B"/>
    <w:rsid w:val="004750C1"/>
    <w:rsid w:val="004757EA"/>
    <w:rsid w:val="004774C7"/>
    <w:rsid w:val="00481B5B"/>
    <w:rsid w:val="004842BC"/>
    <w:rsid w:val="00491B2D"/>
    <w:rsid w:val="004A0295"/>
    <w:rsid w:val="004A152B"/>
    <w:rsid w:val="004B0938"/>
    <w:rsid w:val="004B101B"/>
    <w:rsid w:val="004B25B2"/>
    <w:rsid w:val="004C01C4"/>
    <w:rsid w:val="004C3524"/>
    <w:rsid w:val="004C3767"/>
    <w:rsid w:val="004C515A"/>
    <w:rsid w:val="004C5592"/>
    <w:rsid w:val="004C607D"/>
    <w:rsid w:val="004C739A"/>
    <w:rsid w:val="004D1D41"/>
    <w:rsid w:val="004D4B80"/>
    <w:rsid w:val="004D74A1"/>
    <w:rsid w:val="004D76A4"/>
    <w:rsid w:val="004E07E5"/>
    <w:rsid w:val="004E31ED"/>
    <w:rsid w:val="004E57AC"/>
    <w:rsid w:val="004E60C3"/>
    <w:rsid w:val="004F0B44"/>
    <w:rsid w:val="004F14B9"/>
    <w:rsid w:val="004F36F2"/>
    <w:rsid w:val="004F476C"/>
    <w:rsid w:val="004F61E8"/>
    <w:rsid w:val="004F6B7A"/>
    <w:rsid w:val="0050109B"/>
    <w:rsid w:val="00503B2B"/>
    <w:rsid w:val="00513486"/>
    <w:rsid w:val="00517C7B"/>
    <w:rsid w:val="00520D28"/>
    <w:rsid w:val="00522372"/>
    <w:rsid w:val="00523DB3"/>
    <w:rsid w:val="005256C9"/>
    <w:rsid w:val="00525EDA"/>
    <w:rsid w:val="0052662F"/>
    <w:rsid w:val="00526EB5"/>
    <w:rsid w:val="00527924"/>
    <w:rsid w:val="005303A3"/>
    <w:rsid w:val="005324E6"/>
    <w:rsid w:val="00532969"/>
    <w:rsid w:val="00535494"/>
    <w:rsid w:val="00537C66"/>
    <w:rsid w:val="00550FA9"/>
    <w:rsid w:val="005520EE"/>
    <w:rsid w:val="00553E20"/>
    <w:rsid w:val="00555E12"/>
    <w:rsid w:val="00560F1D"/>
    <w:rsid w:val="00561B54"/>
    <w:rsid w:val="00565834"/>
    <w:rsid w:val="00567D51"/>
    <w:rsid w:val="00573A7E"/>
    <w:rsid w:val="00575DF2"/>
    <w:rsid w:val="00576D52"/>
    <w:rsid w:val="005776FD"/>
    <w:rsid w:val="00577917"/>
    <w:rsid w:val="00583DF4"/>
    <w:rsid w:val="005876C9"/>
    <w:rsid w:val="00592E69"/>
    <w:rsid w:val="005930B2"/>
    <w:rsid w:val="00594E70"/>
    <w:rsid w:val="005A0C1C"/>
    <w:rsid w:val="005A1CBB"/>
    <w:rsid w:val="005A35D3"/>
    <w:rsid w:val="005B1A8C"/>
    <w:rsid w:val="005B1E58"/>
    <w:rsid w:val="005B3B3E"/>
    <w:rsid w:val="005C3579"/>
    <w:rsid w:val="005C4773"/>
    <w:rsid w:val="005C7834"/>
    <w:rsid w:val="005D0C23"/>
    <w:rsid w:val="005D7B80"/>
    <w:rsid w:val="005D7F6A"/>
    <w:rsid w:val="005E0EAC"/>
    <w:rsid w:val="005E6131"/>
    <w:rsid w:val="005F3786"/>
    <w:rsid w:val="005F7A96"/>
    <w:rsid w:val="006012F4"/>
    <w:rsid w:val="00612F3B"/>
    <w:rsid w:val="00615D0B"/>
    <w:rsid w:val="00616955"/>
    <w:rsid w:val="00624A59"/>
    <w:rsid w:val="006254EF"/>
    <w:rsid w:val="00626C53"/>
    <w:rsid w:val="00632715"/>
    <w:rsid w:val="0063536C"/>
    <w:rsid w:val="00637807"/>
    <w:rsid w:val="00641A0D"/>
    <w:rsid w:val="00644782"/>
    <w:rsid w:val="00646DA1"/>
    <w:rsid w:val="00650955"/>
    <w:rsid w:val="006525E7"/>
    <w:rsid w:val="006529DC"/>
    <w:rsid w:val="0065378D"/>
    <w:rsid w:val="006551CC"/>
    <w:rsid w:val="00657B61"/>
    <w:rsid w:val="00661D17"/>
    <w:rsid w:val="00662A91"/>
    <w:rsid w:val="00663402"/>
    <w:rsid w:val="006654A8"/>
    <w:rsid w:val="006660C7"/>
    <w:rsid w:val="00666675"/>
    <w:rsid w:val="0067773B"/>
    <w:rsid w:val="0068409E"/>
    <w:rsid w:val="00684BFD"/>
    <w:rsid w:val="006868DB"/>
    <w:rsid w:val="00690548"/>
    <w:rsid w:val="006948DF"/>
    <w:rsid w:val="00696DDA"/>
    <w:rsid w:val="00697D1C"/>
    <w:rsid w:val="006A5212"/>
    <w:rsid w:val="006A648F"/>
    <w:rsid w:val="006A6EA3"/>
    <w:rsid w:val="006B12C7"/>
    <w:rsid w:val="006B3B45"/>
    <w:rsid w:val="006B3CBE"/>
    <w:rsid w:val="006B573C"/>
    <w:rsid w:val="006B64A3"/>
    <w:rsid w:val="006B7BB4"/>
    <w:rsid w:val="006C3F62"/>
    <w:rsid w:val="006C7B9D"/>
    <w:rsid w:val="006D75D7"/>
    <w:rsid w:val="006D7D3E"/>
    <w:rsid w:val="006E2A89"/>
    <w:rsid w:val="006F1493"/>
    <w:rsid w:val="006F2282"/>
    <w:rsid w:val="006F4EBE"/>
    <w:rsid w:val="006F6DD2"/>
    <w:rsid w:val="006F6F96"/>
    <w:rsid w:val="00701CC2"/>
    <w:rsid w:val="007023F1"/>
    <w:rsid w:val="007054F0"/>
    <w:rsid w:val="00707AA8"/>
    <w:rsid w:val="00710B70"/>
    <w:rsid w:val="00710F64"/>
    <w:rsid w:val="00713FFB"/>
    <w:rsid w:val="0071423E"/>
    <w:rsid w:val="00714D85"/>
    <w:rsid w:val="00716705"/>
    <w:rsid w:val="00716D1B"/>
    <w:rsid w:val="0072378A"/>
    <w:rsid w:val="00723859"/>
    <w:rsid w:val="00724F2D"/>
    <w:rsid w:val="007270A7"/>
    <w:rsid w:val="00730405"/>
    <w:rsid w:val="007322C6"/>
    <w:rsid w:val="00733272"/>
    <w:rsid w:val="0073685B"/>
    <w:rsid w:val="007408CC"/>
    <w:rsid w:val="00744FBF"/>
    <w:rsid w:val="0074654E"/>
    <w:rsid w:val="00750013"/>
    <w:rsid w:val="0075117E"/>
    <w:rsid w:val="007552D4"/>
    <w:rsid w:val="00757E55"/>
    <w:rsid w:val="0076193C"/>
    <w:rsid w:val="00762132"/>
    <w:rsid w:val="00765092"/>
    <w:rsid w:val="007655C2"/>
    <w:rsid w:val="0076674F"/>
    <w:rsid w:val="00767B27"/>
    <w:rsid w:val="00767DD4"/>
    <w:rsid w:val="00775C27"/>
    <w:rsid w:val="007808BE"/>
    <w:rsid w:val="007846E4"/>
    <w:rsid w:val="00786759"/>
    <w:rsid w:val="00791361"/>
    <w:rsid w:val="00795394"/>
    <w:rsid w:val="007970AF"/>
    <w:rsid w:val="007A379E"/>
    <w:rsid w:val="007A67E3"/>
    <w:rsid w:val="007A6C16"/>
    <w:rsid w:val="007B0398"/>
    <w:rsid w:val="007B29FA"/>
    <w:rsid w:val="007B61F6"/>
    <w:rsid w:val="007C0DBC"/>
    <w:rsid w:val="007C3621"/>
    <w:rsid w:val="007C3635"/>
    <w:rsid w:val="007C404F"/>
    <w:rsid w:val="007C4349"/>
    <w:rsid w:val="007C4AD1"/>
    <w:rsid w:val="007D020D"/>
    <w:rsid w:val="007D050C"/>
    <w:rsid w:val="007D2632"/>
    <w:rsid w:val="007D6D0D"/>
    <w:rsid w:val="007D6DC7"/>
    <w:rsid w:val="007E03D3"/>
    <w:rsid w:val="007E26E7"/>
    <w:rsid w:val="007E3DC0"/>
    <w:rsid w:val="007E6E59"/>
    <w:rsid w:val="007E7019"/>
    <w:rsid w:val="007E7702"/>
    <w:rsid w:val="007F0956"/>
    <w:rsid w:val="0080117D"/>
    <w:rsid w:val="00804C38"/>
    <w:rsid w:val="00805D20"/>
    <w:rsid w:val="00810CF0"/>
    <w:rsid w:val="00812FE3"/>
    <w:rsid w:val="00816459"/>
    <w:rsid w:val="008178C0"/>
    <w:rsid w:val="00821440"/>
    <w:rsid w:val="008218D9"/>
    <w:rsid w:val="00823542"/>
    <w:rsid w:val="0082437D"/>
    <w:rsid w:val="00825BC9"/>
    <w:rsid w:val="00826757"/>
    <w:rsid w:val="0083678C"/>
    <w:rsid w:val="008456B4"/>
    <w:rsid w:val="0084642A"/>
    <w:rsid w:val="008466C6"/>
    <w:rsid w:val="00846F6F"/>
    <w:rsid w:val="0084779A"/>
    <w:rsid w:val="00847B68"/>
    <w:rsid w:val="00851AC2"/>
    <w:rsid w:val="00857EA4"/>
    <w:rsid w:val="008664AE"/>
    <w:rsid w:val="008672A0"/>
    <w:rsid w:val="008727FE"/>
    <w:rsid w:val="00872EDD"/>
    <w:rsid w:val="00873115"/>
    <w:rsid w:val="0087443A"/>
    <w:rsid w:val="00874ED9"/>
    <w:rsid w:val="00876136"/>
    <w:rsid w:val="00877284"/>
    <w:rsid w:val="00880C4B"/>
    <w:rsid w:val="0088496F"/>
    <w:rsid w:val="00894931"/>
    <w:rsid w:val="00894F29"/>
    <w:rsid w:val="008A732B"/>
    <w:rsid w:val="008A7439"/>
    <w:rsid w:val="008B06F0"/>
    <w:rsid w:val="008B286B"/>
    <w:rsid w:val="008B419C"/>
    <w:rsid w:val="008C52B1"/>
    <w:rsid w:val="008C70FA"/>
    <w:rsid w:val="008D2CAD"/>
    <w:rsid w:val="008D60D0"/>
    <w:rsid w:val="008D61DE"/>
    <w:rsid w:val="008D6925"/>
    <w:rsid w:val="008E0C69"/>
    <w:rsid w:val="008E2E9E"/>
    <w:rsid w:val="008E4267"/>
    <w:rsid w:val="008E670F"/>
    <w:rsid w:val="008F1A11"/>
    <w:rsid w:val="00900EB8"/>
    <w:rsid w:val="00902B8D"/>
    <w:rsid w:val="00903F6A"/>
    <w:rsid w:val="00904B01"/>
    <w:rsid w:val="0091024F"/>
    <w:rsid w:val="00910A88"/>
    <w:rsid w:val="00910DCD"/>
    <w:rsid w:val="00915630"/>
    <w:rsid w:val="00915CA9"/>
    <w:rsid w:val="009163A1"/>
    <w:rsid w:val="00922714"/>
    <w:rsid w:val="009227B3"/>
    <w:rsid w:val="009342E2"/>
    <w:rsid w:val="00940C78"/>
    <w:rsid w:val="009466A7"/>
    <w:rsid w:val="009521C3"/>
    <w:rsid w:val="00954768"/>
    <w:rsid w:val="00954EA3"/>
    <w:rsid w:val="0095517A"/>
    <w:rsid w:val="00955313"/>
    <w:rsid w:val="009557F1"/>
    <w:rsid w:val="009614E1"/>
    <w:rsid w:val="00962C79"/>
    <w:rsid w:val="00963048"/>
    <w:rsid w:val="00964D21"/>
    <w:rsid w:val="00974350"/>
    <w:rsid w:val="00977865"/>
    <w:rsid w:val="00981E4A"/>
    <w:rsid w:val="00984EDF"/>
    <w:rsid w:val="00986589"/>
    <w:rsid w:val="0099790B"/>
    <w:rsid w:val="009A0F65"/>
    <w:rsid w:val="009A6B60"/>
    <w:rsid w:val="009B3709"/>
    <w:rsid w:val="009B49B2"/>
    <w:rsid w:val="009B553C"/>
    <w:rsid w:val="009C17B0"/>
    <w:rsid w:val="009C1CE9"/>
    <w:rsid w:val="009C2E19"/>
    <w:rsid w:val="009D568F"/>
    <w:rsid w:val="009D78C8"/>
    <w:rsid w:val="009E16B6"/>
    <w:rsid w:val="009E3FE5"/>
    <w:rsid w:val="009E4A12"/>
    <w:rsid w:val="009E4EFB"/>
    <w:rsid w:val="009E724D"/>
    <w:rsid w:val="00A00C53"/>
    <w:rsid w:val="00A00CDD"/>
    <w:rsid w:val="00A04A52"/>
    <w:rsid w:val="00A07C44"/>
    <w:rsid w:val="00A1234D"/>
    <w:rsid w:val="00A123A9"/>
    <w:rsid w:val="00A20EF5"/>
    <w:rsid w:val="00A217B8"/>
    <w:rsid w:val="00A22FCF"/>
    <w:rsid w:val="00A22FD2"/>
    <w:rsid w:val="00A25E88"/>
    <w:rsid w:val="00A3536B"/>
    <w:rsid w:val="00A40923"/>
    <w:rsid w:val="00A4708B"/>
    <w:rsid w:val="00A57A70"/>
    <w:rsid w:val="00A62D36"/>
    <w:rsid w:val="00A64ABC"/>
    <w:rsid w:val="00A6690E"/>
    <w:rsid w:val="00A66E60"/>
    <w:rsid w:val="00A70F98"/>
    <w:rsid w:val="00A73ABD"/>
    <w:rsid w:val="00A80BB8"/>
    <w:rsid w:val="00A85837"/>
    <w:rsid w:val="00A85D49"/>
    <w:rsid w:val="00A908DC"/>
    <w:rsid w:val="00A929F5"/>
    <w:rsid w:val="00A942CA"/>
    <w:rsid w:val="00A94B1F"/>
    <w:rsid w:val="00A9559C"/>
    <w:rsid w:val="00AA23B3"/>
    <w:rsid w:val="00AA3E3D"/>
    <w:rsid w:val="00AA488B"/>
    <w:rsid w:val="00AA6FF1"/>
    <w:rsid w:val="00AB0FC5"/>
    <w:rsid w:val="00AB3519"/>
    <w:rsid w:val="00AB72E3"/>
    <w:rsid w:val="00AC0BD3"/>
    <w:rsid w:val="00AC461A"/>
    <w:rsid w:val="00AC5345"/>
    <w:rsid w:val="00AC5CD4"/>
    <w:rsid w:val="00AC7557"/>
    <w:rsid w:val="00AE2768"/>
    <w:rsid w:val="00AE340E"/>
    <w:rsid w:val="00AF2404"/>
    <w:rsid w:val="00AF5146"/>
    <w:rsid w:val="00AF6D41"/>
    <w:rsid w:val="00AF7A6A"/>
    <w:rsid w:val="00B131DF"/>
    <w:rsid w:val="00B30C97"/>
    <w:rsid w:val="00B311A7"/>
    <w:rsid w:val="00B33D45"/>
    <w:rsid w:val="00B34E5A"/>
    <w:rsid w:val="00B406DC"/>
    <w:rsid w:val="00B42BA3"/>
    <w:rsid w:val="00B443A8"/>
    <w:rsid w:val="00B44FD7"/>
    <w:rsid w:val="00B45683"/>
    <w:rsid w:val="00B505EB"/>
    <w:rsid w:val="00B5207A"/>
    <w:rsid w:val="00B53662"/>
    <w:rsid w:val="00B5536E"/>
    <w:rsid w:val="00B57083"/>
    <w:rsid w:val="00B57BBD"/>
    <w:rsid w:val="00B63D4E"/>
    <w:rsid w:val="00B64841"/>
    <w:rsid w:val="00B6490F"/>
    <w:rsid w:val="00B65CD0"/>
    <w:rsid w:val="00B66E1F"/>
    <w:rsid w:val="00B67322"/>
    <w:rsid w:val="00B72A97"/>
    <w:rsid w:val="00B732BD"/>
    <w:rsid w:val="00B759EA"/>
    <w:rsid w:val="00B77DAE"/>
    <w:rsid w:val="00B77F2E"/>
    <w:rsid w:val="00B90905"/>
    <w:rsid w:val="00B9176E"/>
    <w:rsid w:val="00B93693"/>
    <w:rsid w:val="00B9392A"/>
    <w:rsid w:val="00B9395D"/>
    <w:rsid w:val="00BA0D01"/>
    <w:rsid w:val="00BA204D"/>
    <w:rsid w:val="00BA3F6A"/>
    <w:rsid w:val="00BA7304"/>
    <w:rsid w:val="00BB37C8"/>
    <w:rsid w:val="00BB4906"/>
    <w:rsid w:val="00BC014F"/>
    <w:rsid w:val="00BC180C"/>
    <w:rsid w:val="00BC4DE3"/>
    <w:rsid w:val="00BC6157"/>
    <w:rsid w:val="00BD0EAE"/>
    <w:rsid w:val="00BD34D5"/>
    <w:rsid w:val="00BD37CB"/>
    <w:rsid w:val="00BD3806"/>
    <w:rsid w:val="00BD4737"/>
    <w:rsid w:val="00BD6A04"/>
    <w:rsid w:val="00BD7807"/>
    <w:rsid w:val="00BE0216"/>
    <w:rsid w:val="00BE0AE6"/>
    <w:rsid w:val="00BE2B16"/>
    <w:rsid w:val="00BE30EC"/>
    <w:rsid w:val="00BE4E7F"/>
    <w:rsid w:val="00BE64CF"/>
    <w:rsid w:val="00BE75FF"/>
    <w:rsid w:val="00BE79CD"/>
    <w:rsid w:val="00C006CD"/>
    <w:rsid w:val="00C027C5"/>
    <w:rsid w:val="00C03843"/>
    <w:rsid w:val="00C04B86"/>
    <w:rsid w:val="00C0532A"/>
    <w:rsid w:val="00C06259"/>
    <w:rsid w:val="00C06889"/>
    <w:rsid w:val="00C15054"/>
    <w:rsid w:val="00C15094"/>
    <w:rsid w:val="00C17141"/>
    <w:rsid w:val="00C26B92"/>
    <w:rsid w:val="00C34D9E"/>
    <w:rsid w:val="00C40747"/>
    <w:rsid w:val="00C415C5"/>
    <w:rsid w:val="00C4297C"/>
    <w:rsid w:val="00C43A6E"/>
    <w:rsid w:val="00C44D88"/>
    <w:rsid w:val="00C51D3D"/>
    <w:rsid w:val="00C55A77"/>
    <w:rsid w:val="00C57746"/>
    <w:rsid w:val="00C6195C"/>
    <w:rsid w:val="00C663FA"/>
    <w:rsid w:val="00C71D5F"/>
    <w:rsid w:val="00C73164"/>
    <w:rsid w:val="00C75E49"/>
    <w:rsid w:val="00C76055"/>
    <w:rsid w:val="00C818A9"/>
    <w:rsid w:val="00C81A9B"/>
    <w:rsid w:val="00C9280E"/>
    <w:rsid w:val="00C94719"/>
    <w:rsid w:val="00C9778E"/>
    <w:rsid w:val="00CA00E0"/>
    <w:rsid w:val="00CA08C6"/>
    <w:rsid w:val="00CA12E9"/>
    <w:rsid w:val="00CB2CCF"/>
    <w:rsid w:val="00CB4AD4"/>
    <w:rsid w:val="00CB4E1F"/>
    <w:rsid w:val="00CB5BC2"/>
    <w:rsid w:val="00CB7883"/>
    <w:rsid w:val="00CC06E4"/>
    <w:rsid w:val="00CC519B"/>
    <w:rsid w:val="00CD2D65"/>
    <w:rsid w:val="00CD38EA"/>
    <w:rsid w:val="00CD7A7A"/>
    <w:rsid w:val="00CE1C90"/>
    <w:rsid w:val="00CE2DD4"/>
    <w:rsid w:val="00CF17A5"/>
    <w:rsid w:val="00CF2EB8"/>
    <w:rsid w:val="00CF4E89"/>
    <w:rsid w:val="00CF77FF"/>
    <w:rsid w:val="00D121FD"/>
    <w:rsid w:val="00D13468"/>
    <w:rsid w:val="00D13527"/>
    <w:rsid w:val="00D14BDA"/>
    <w:rsid w:val="00D14F0F"/>
    <w:rsid w:val="00D20AA0"/>
    <w:rsid w:val="00D2446B"/>
    <w:rsid w:val="00D30B86"/>
    <w:rsid w:val="00D346A5"/>
    <w:rsid w:val="00D40BA1"/>
    <w:rsid w:val="00D421F7"/>
    <w:rsid w:val="00D44284"/>
    <w:rsid w:val="00D44F00"/>
    <w:rsid w:val="00D46BD4"/>
    <w:rsid w:val="00D47209"/>
    <w:rsid w:val="00D4790B"/>
    <w:rsid w:val="00D514FE"/>
    <w:rsid w:val="00D524A8"/>
    <w:rsid w:val="00D53400"/>
    <w:rsid w:val="00D535A9"/>
    <w:rsid w:val="00D558C8"/>
    <w:rsid w:val="00D66FCA"/>
    <w:rsid w:val="00D679AF"/>
    <w:rsid w:val="00D74B47"/>
    <w:rsid w:val="00D753C5"/>
    <w:rsid w:val="00D76BB7"/>
    <w:rsid w:val="00D77231"/>
    <w:rsid w:val="00D81490"/>
    <w:rsid w:val="00D82A0F"/>
    <w:rsid w:val="00D82B82"/>
    <w:rsid w:val="00D83692"/>
    <w:rsid w:val="00D85B25"/>
    <w:rsid w:val="00D87106"/>
    <w:rsid w:val="00D90964"/>
    <w:rsid w:val="00D92189"/>
    <w:rsid w:val="00D964F4"/>
    <w:rsid w:val="00DA0A73"/>
    <w:rsid w:val="00DA1D78"/>
    <w:rsid w:val="00DA25CB"/>
    <w:rsid w:val="00DA38C9"/>
    <w:rsid w:val="00DA3FDC"/>
    <w:rsid w:val="00DA550D"/>
    <w:rsid w:val="00DA5959"/>
    <w:rsid w:val="00DA5EE2"/>
    <w:rsid w:val="00DA7B34"/>
    <w:rsid w:val="00DB29DC"/>
    <w:rsid w:val="00DB32B1"/>
    <w:rsid w:val="00DB7A11"/>
    <w:rsid w:val="00DB7D09"/>
    <w:rsid w:val="00DC046F"/>
    <w:rsid w:val="00DC122D"/>
    <w:rsid w:val="00DC15D7"/>
    <w:rsid w:val="00DC4085"/>
    <w:rsid w:val="00DD02F4"/>
    <w:rsid w:val="00DD3394"/>
    <w:rsid w:val="00DD4408"/>
    <w:rsid w:val="00DD45CB"/>
    <w:rsid w:val="00DD55BF"/>
    <w:rsid w:val="00DD70E0"/>
    <w:rsid w:val="00DD7135"/>
    <w:rsid w:val="00DE0511"/>
    <w:rsid w:val="00DE26CF"/>
    <w:rsid w:val="00DE7D7A"/>
    <w:rsid w:val="00DF0FD5"/>
    <w:rsid w:val="00DF2FBF"/>
    <w:rsid w:val="00E00C06"/>
    <w:rsid w:val="00E0215C"/>
    <w:rsid w:val="00E14775"/>
    <w:rsid w:val="00E157C7"/>
    <w:rsid w:val="00E23903"/>
    <w:rsid w:val="00E25220"/>
    <w:rsid w:val="00E375A2"/>
    <w:rsid w:val="00E504C1"/>
    <w:rsid w:val="00E50BF7"/>
    <w:rsid w:val="00E52409"/>
    <w:rsid w:val="00E54304"/>
    <w:rsid w:val="00E54314"/>
    <w:rsid w:val="00E579E1"/>
    <w:rsid w:val="00E57A0C"/>
    <w:rsid w:val="00E62062"/>
    <w:rsid w:val="00E6423E"/>
    <w:rsid w:val="00E64659"/>
    <w:rsid w:val="00E6511D"/>
    <w:rsid w:val="00E65CE8"/>
    <w:rsid w:val="00E7115B"/>
    <w:rsid w:val="00E73756"/>
    <w:rsid w:val="00E77C55"/>
    <w:rsid w:val="00E77E8A"/>
    <w:rsid w:val="00E8060F"/>
    <w:rsid w:val="00E8187B"/>
    <w:rsid w:val="00E8582B"/>
    <w:rsid w:val="00E879F8"/>
    <w:rsid w:val="00E91177"/>
    <w:rsid w:val="00E95A33"/>
    <w:rsid w:val="00EA7B14"/>
    <w:rsid w:val="00EA7C2F"/>
    <w:rsid w:val="00EB4124"/>
    <w:rsid w:val="00EB5043"/>
    <w:rsid w:val="00EB72E6"/>
    <w:rsid w:val="00EB7C78"/>
    <w:rsid w:val="00EC1986"/>
    <w:rsid w:val="00EC330C"/>
    <w:rsid w:val="00EC7ECD"/>
    <w:rsid w:val="00ED0381"/>
    <w:rsid w:val="00ED077D"/>
    <w:rsid w:val="00EE1B16"/>
    <w:rsid w:val="00EE1E5C"/>
    <w:rsid w:val="00EE2BB3"/>
    <w:rsid w:val="00EE6DAC"/>
    <w:rsid w:val="00EF0103"/>
    <w:rsid w:val="00EF0286"/>
    <w:rsid w:val="00EF12FA"/>
    <w:rsid w:val="00EF27CF"/>
    <w:rsid w:val="00EF2C83"/>
    <w:rsid w:val="00EF731D"/>
    <w:rsid w:val="00EF78B1"/>
    <w:rsid w:val="00F00DD8"/>
    <w:rsid w:val="00F02CA1"/>
    <w:rsid w:val="00F031CC"/>
    <w:rsid w:val="00F05C59"/>
    <w:rsid w:val="00F11E5B"/>
    <w:rsid w:val="00F126C1"/>
    <w:rsid w:val="00F1293E"/>
    <w:rsid w:val="00F12E3B"/>
    <w:rsid w:val="00F14EA8"/>
    <w:rsid w:val="00F17E00"/>
    <w:rsid w:val="00F20EB8"/>
    <w:rsid w:val="00F222B8"/>
    <w:rsid w:val="00F22E38"/>
    <w:rsid w:val="00F237C2"/>
    <w:rsid w:val="00F242C4"/>
    <w:rsid w:val="00F30523"/>
    <w:rsid w:val="00F332EC"/>
    <w:rsid w:val="00F40AEF"/>
    <w:rsid w:val="00F50497"/>
    <w:rsid w:val="00F539C3"/>
    <w:rsid w:val="00F56A5E"/>
    <w:rsid w:val="00F607D8"/>
    <w:rsid w:val="00F62AC9"/>
    <w:rsid w:val="00F63240"/>
    <w:rsid w:val="00F6403B"/>
    <w:rsid w:val="00F66FC6"/>
    <w:rsid w:val="00F7182A"/>
    <w:rsid w:val="00F77689"/>
    <w:rsid w:val="00F92DD5"/>
    <w:rsid w:val="00F97356"/>
    <w:rsid w:val="00F97713"/>
    <w:rsid w:val="00FA7696"/>
    <w:rsid w:val="00FB172E"/>
    <w:rsid w:val="00FB51AC"/>
    <w:rsid w:val="00FB5658"/>
    <w:rsid w:val="00FC0CDF"/>
    <w:rsid w:val="00FC34C6"/>
    <w:rsid w:val="00FD18AC"/>
    <w:rsid w:val="00FD3083"/>
    <w:rsid w:val="00FD3E2E"/>
    <w:rsid w:val="00FD4842"/>
    <w:rsid w:val="00FD5ADC"/>
    <w:rsid w:val="00FE0347"/>
    <w:rsid w:val="00FE1AEA"/>
    <w:rsid w:val="00FE4C62"/>
    <w:rsid w:val="00FE6330"/>
    <w:rsid w:val="00FF14F1"/>
    <w:rsid w:val="00FF14FB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31F83"/>
  <w15:chartTrackingRefBased/>
  <w15:docId w15:val="{34DBFF0D-261E-4FED-A174-1DD9B5792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6509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,목록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목록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uiPriority w:val="39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a">
    <w:name w:val="annotation reference"/>
    <w:basedOn w:val="a0"/>
    <w:uiPriority w:val="99"/>
    <w:semiHidden/>
    <w:unhideWhenUsed/>
    <w:rsid w:val="005876C9"/>
    <w:rPr>
      <w:sz w:val="21"/>
      <w:szCs w:val="21"/>
    </w:rPr>
  </w:style>
  <w:style w:type="paragraph" w:styleId="afb">
    <w:name w:val="annotation text"/>
    <w:basedOn w:val="a"/>
    <w:link w:val="afc"/>
    <w:uiPriority w:val="99"/>
    <w:semiHidden/>
    <w:unhideWhenUsed/>
    <w:rsid w:val="005876C9"/>
  </w:style>
  <w:style w:type="character" w:customStyle="1" w:styleId="afc">
    <w:name w:val="批注文字 字符"/>
    <w:basedOn w:val="a0"/>
    <w:link w:val="afb"/>
    <w:uiPriority w:val="99"/>
    <w:semiHidden/>
    <w:rsid w:val="005876C9"/>
    <w:rPr>
      <w:rFonts w:ascii="Times New Roman" w:hAnsi="Times New Roman"/>
      <w:lang w:val="en-GB"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5876C9"/>
    <w:rPr>
      <w:b/>
      <w:bCs/>
    </w:rPr>
  </w:style>
  <w:style w:type="character" w:customStyle="1" w:styleId="afe">
    <w:name w:val="批注主题 字符"/>
    <w:basedOn w:val="afc"/>
    <w:link w:val="afd"/>
    <w:uiPriority w:val="99"/>
    <w:semiHidden/>
    <w:rsid w:val="005876C9"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next w:val="af4"/>
    <w:qFormat/>
    <w:rsid w:val="0047416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f4"/>
    <w:qFormat/>
    <w:rsid w:val="00F62A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next w:val="af4"/>
    <w:qFormat/>
    <w:rsid w:val="00662A9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a1"/>
    <w:next w:val="af4"/>
    <w:qFormat/>
    <w:rsid w:val="001F660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262B90"/>
    <w:rPr>
      <w:rFonts w:ascii="Arial" w:hAnsi="Arial"/>
      <w:sz w:val="18"/>
      <w:lang w:eastAsia="en-US"/>
    </w:rPr>
  </w:style>
  <w:style w:type="paragraph" w:customStyle="1" w:styleId="EQ">
    <w:name w:val="EQ"/>
    <w:basedOn w:val="a"/>
    <w:next w:val="a"/>
    <w:rsid w:val="009227B3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B1">
    <w:name w:val="B1"/>
    <w:basedOn w:val="a"/>
    <w:link w:val="B1Char"/>
    <w:rsid w:val="009227B3"/>
    <w:pPr>
      <w:ind w:left="568" w:hanging="284"/>
    </w:pPr>
    <w:rPr>
      <w:rFonts w:eastAsiaTheme="minorEastAsia"/>
    </w:rPr>
  </w:style>
  <w:style w:type="character" w:customStyle="1" w:styleId="B1Char">
    <w:name w:val="B1 Char"/>
    <w:link w:val="B1"/>
    <w:rsid w:val="009227B3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5A0B2-9F26-4C41-91F5-BE183BDF8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4550</TotalTime>
  <Pages>1</Pages>
  <Words>161</Words>
  <Characters>923</Characters>
  <Application>Microsoft Office Word</Application>
  <DocSecurity>0</DocSecurity>
  <Lines>7</Lines>
  <Paragraphs>2</Paragraphs>
  <ScaleCrop>false</ScaleCrop>
  <Company>Huawei Technologies Co.,Ltd.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35</cp:revision>
  <dcterms:created xsi:type="dcterms:W3CDTF">2021-12-16T11:56:00Z</dcterms:created>
  <dcterms:modified xsi:type="dcterms:W3CDTF">2023-08-11T17:43:00Z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(3)f8dyACUIFB12oKOWmFNfLvrCFhZnq+5pT1l+F+wbZfOHQbyPwl8hcSJHE627l2wsEoA3g6RH
djU3Cc9I0r+QS/BthPNQmaeQQu2vtMO45IqSDCNxgZK8OkTa3n5JGrjfLQ832ySp+DgfQXpk
i5638DQ6SnVuWdQZVIh5JmmmQ6rhV9kbpEKF4I0TyX/LfzxTSEJo81xQrdqv7UpBzfPGISqz
WevceZIKYIZ1vD989D</vt:lpwstr>
  </property>
  <property fmtid="{D5CDD505-2E9C-101B-9397-08002B2CF9AE}" pid="3" name="_2015_ms_pID_7253431">
    <vt:lpwstr>FRYMEGJ3xjN8o1fcToYQjFawni2rEUn2cQh2F29Vywz6PTcCNmDl74
L/ghWG3HPboMREo+oYuGkG2eD4VlcvPSFD2EXCLWpzS5+fn2Ah/zvmoDhKHDXZT2nw9Z3rOV
UnsxVMvhqS7rNaE4aIWEGR4tlB4WtYfg+XZ7Jve/mIUqGsd54NkvVTxUiUPwMUaSVPgaM9Ny
OkKxF/7WOgZDvvJWEE+pu2E2mdq2jjBy9B/e</vt:lpwstr>
  </property>
  <property fmtid="{D5CDD505-2E9C-101B-9397-08002B2CF9AE}" pid="4" name="_2015_ms_pID_7253432">
    <vt:lpwstr>8KC33jQPRSzqHetDPxp6HT4=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1691720160</vt:lpwstr>
  </property>
</Properties>
</file>